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0B" w:rsidRDefault="00DD7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SERVIZIO DI AIUTO INTEGRATIVO PEDAGOGIGO E RIEDUCATIVODOMICILIARE IN FAVORE DI SOGGETTI IN SITUAZIONE DI HANDICAP SENSORIALE DELL’UDITO  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CARTA DEI SERVIZI OFFERTI DALLA DITTA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Società Cooperativa Sociale Suami 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Sede legale sita in Licata  Via Gela 94 , Villaggio Mosè Viale Cannatello 121;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Tel/fax 0922/808200  fax 0922/805745 fax  0922/467379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e-mail/ PEC </w:t>
      </w:r>
      <w:hyperlink r:id="rId4" w:history="1">
        <w:r>
          <w:rPr>
            <w:rStyle w:val="Hyperlink"/>
            <w:sz w:val="24"/>
            <w:szCs w:val="24"/>
          </w:rPr>
          <w:t>_coopsuami@alice.it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Legale rappresentante Lupo Salvatore 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 Ubicazione degli uffici e delle sedi operative con l’indicazione degli orari di apertura e di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chiusura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Sede operative : Licata Via Gela n94 , Villaggio Mosè Viale Cannatello 121 , Favara (AG) Via Belgio n 6 .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Orario di apertura : Gli uffici amministrativi  dal Lunedi al venerdi dalle 8:30 alle 14.00 e dalle 15.30 alle ore 18.00 il Sabato dalle ore 9:00 alle 13.00.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2) Descrizione sommaria dell’esperienza maturata </w:t>
      </w:r>
      <w:r>
        <w:rPr>
          <w:rFonts w:ascii="Times New Roman" w:hAnsi="Times New Roman" w:cs="Times New Roman"/>
          <w:sz w:val="24"/>
          <w:szCs w:val="24"/>
        </w:rPr>
        <w:t>nel servizio di riferimento ovvero nell’area di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intervento (assistenza all’handicap) 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cooperativa sociale Suami , iscritta all’Albo Regionale  degli enti assistenziali pubblici e privati , previsto dall’art. 26della L.R. n 22/86 , sezione Disabili Psichici al n 2278 del 04/05/2006 , attualmente gestisce comunità alloggio per Disabili psichici , è accreditata alla provincia regionale di Agrigento per la Gestione del suddetto servizio dal 2009 . Offre servizi di volontariato ai ragazzi e ai bambini con attività di animazione , ha realizzato progetti e laboratori  per l’integrazione dei soggetti diversamente abili  attraverso inserimenti lavorativi e laboratori di animazione teatrale e produzione artistico espressiva, La cooperativa collabora con “Benemerite dei Carabinieri  ” della sezione di Licata nell’espletamento di attività di volontariato verso ragazzi disabili .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b/>
          <w:bCs/>
          <w:sz w:val="24"/>
          <w:szCs w:val="24"/>
        </w:rPr>
        <w:t>Certificazione di qualità aziendale nel campo dei servizi sociali eventualmente posseduta ed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 corso di validità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cooperativa è in attesa del rilascio della certificazione di qualità , poiché ha già effettuatone richiesta 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4) Descrizione degli eventuali servizi migliorativi ed aggiuntivi offerti gratuitamente</w:t>
      </w:r>
      <w:r>
        <w:rPr>
          <w:rFonts w:ascii="Times New Roman" w:hAnsi="Times New Roman" w:cs="Times New Roman"/>
          <w:sz w:val="24"/>
          <w:szCs w:val="24"/>
        </w:rPr>
        <w:t>, con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l’obbligatoria indicazione per ciascun servizio di :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Tipologia di attività (barrare con una X ):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-XFormativa- educativa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Riabilitativa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Di consulenza specialistica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Altro (specificare) __________________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ogni attività proposta specificare: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Descrizione sintetica :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Training formativo volto a migliorare la percezione uditiva e sensoriale attraverso meeting relazionali e sociali al fine di incrementare le capacità già presenti .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 di svolgimento :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Periodo (dal mese di novembre al mese di maggio )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Frequenza di svolgimento : mensile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Orari e giorni di svolgimento : primo lunedì di ogni mese .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Operatori impiegati: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cooperativa Suami conta sulla professionalità e la competenza di n1psicologo, educatori professionali , 2 assistenti sociali , 1 pedagogista, assistenti scolastici domiciliari,ed eventuali   profili professionali coinvolti in aggiunta al personale addetto al servizio pedagogico e rieducativo domiciliare in favore di soggetti con handicap sensoriale dell’ udito  , impegnandosi ad assumere professionisti in numero adeguato agli utenti richiedenti il servizio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 di svolgimento: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Licata Via Gela n 94 , Villaggio Mosè Viale Cannatello 121 ,Favara Via Belgio n 6. 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Eventuali agevolazioni offerte per il raggiungimento della sede di svolgimento delle attività: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cooperativa dispone di un pulmino e di un autista .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N.B. : I servizi migliorativi ed aggiuntivi devono necessariamente essere relativi alla tipologia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specifica del servizio principale (domiciliare, scolastico, igienico-personale) da rendere e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finalizzati a migliorarne la qualità. Nell’ipotesi in cui non presentino le dette caratteristiche,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d’ufficio non saranno inseriti nella Carta dei servizi da porre a disposizione dell’utenza.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Nel caso di più servizi migliorativi ed aggiuntivi, il punto n. 4 deve essere compilato per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ciascun servizio offerto.</w:t>
      </w:r>
    </w:p>
    <w:p w:rsidR="00DD780B" w:rsidRDefault="00DD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Data</w:t>
      </w:r>
    </w:p>
    <w:p w:rsidR="00DD780B" w:rsidRDefault="00DD78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Firma del Legale rappresentante</w:t>
      </w:r>
    </w:p>
    <w:sectPr w:rsidR="00DD780B" w:rsidSect="00DD78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780B"/>
    <w:rsid w:val="00DD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_coopsuami@alic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574</Words>
  <Characters>3276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DI AIUTO INTEGRATIVO PEDAGOGIGO E RIEDUCATIVODOMICILIARE IN FAVORE DI SOGGETTI IN SITUAZIONE DI HANDICAP SENSORIALE D</dc:title>
  <dc:subject/>
  <dc:creator>Standard</dc:creator>
  <cp:keywords/>
  <dc:description/>
  <cp:lastModifiedBy>Nino</cp:lastModifiedBy>
  <cp:revision>2</cp:revision>
  <dcterms:created xsi:type="dcterms:W3CDTF">2011-11-28T13:28:00Z</dcterms:created>
  <dcterms:modified xsi:type="dcterms:W3CDTF">2011-11-28T13:28:00Z</dcterms:modified>
</cp:coreProperties>
</file>